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46A3C" w14:textId="77777777" w:rsidR="00732700" w:rsidRDefault="00732700" w:rsidP="00330618">
      <w:pPr>
        <w:spacing w:line="276" w:lineRule="auto"/>
        <w:rPr>
          <w:b/>
        </w:rPr>
      </w:pPr>
    </w:p>
    <w:p w14:paraId="1094D4E0" w14:textId="10D89BF9" w:rsidR="00AD2FAE" w:rsidRDefault="00732700" w:rsidP="00330618">
      <w:pPr>
        <w:spacing w:line="276" w:lineRule="auto"/>
        <w:rPr>
          <w:b/>
        </w:rPr>
      </w:pPr>
      <w:r w:rsidRPr="00732700">
        <w:rPr>
          <w:b/>
        </w:rPr>
        <w:t>PRIJAVITELJ</w:t>
      </w:r>
      <w:r>
        <w:rPr>
          <w:b/>
        </w:rPr>
        <w:t>: ______________________________________________</w:t>
      </w:r>
    </w:p>
    <w:p w14:paraId="25678EA8" w14:textId="77777777" w:rsidR="00732700" w:rsidRPr="00732700" w:rsidRDefault="00732700" w:rsidP="00330618">
      <w:pPr>
        <w:spacing w:line="276" w:lineRule="auto"/>
        <w:rPr>
          <w:b/>
        </w:rPr>
      </w:pPr>
    </w:p>
    <w:p w14:paraId="626BE28A" w14:textId="77777777" w:rsidR="00732700" w:rsidRPr="002D527D" w:rsidRDefault="00732700" w:rsidP="00330618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64EFA2F" w14:textId="77777777" w:rsidR="00A45C36" w:rsidRDefault="00A45C36" w:rsidP="00A45C36">
      <w:pPr>
        <w:pStyle w:val="Naslov1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IZJAVA</w:t>
      </w:r>
    </w:p>
    <w:p w14:paraId="1EE0A1F0" w14:textId="77777777" w:rsidR="00A45C36" w:rsidRDefault="00A45C36" w:rsidP="00A45C36">
      <w:pPr>
        <w:jc w:val="both"/>
        <w:rPr>
          <w:b/>
          <w:bCs/>
          <w:kern w:val="36"/>
        </w:rPr>
      </w:pPr>
    </w:p>
    <w:p w14:paraId="2AB124E4" w14:textId="77777777" w:rsidR="00A45C36" w:rsidRPr="00732700" w:rsidRDefault="00A45C36" w:rsidP="00A45C36">
      <w:pPr>
        <w:jc w:val="both"/>
        <w:rPr>
          <w:b/>
          <w:bCs/>
          <w:kern w:val="36"/>
        </w:rPr>
      </w:pPr>
    </w:p>
    <w:p w14:paraId="1D237FD8" w14:textId="77777777" w:rsidR="00732700" w:rsidRPr="00732700" w:rsidRDefault="00732700" w:rsidP="00732700">
      <w:pPr>
        <w:numPr>
          <w:ilvl w:val="0"/>
          <w:numId w:val="46"/>
        </w:numPr>
        <w:spacing w:after="200"/>
        <w:contextualSpacing/>
        <w:jc w:val="both"/>
      </w:pPr>
      <w:r w:rsidRPr="00732700">
        <w:t>Izjavljamo, da proti nam ni bila izdana pravnomočna sodna ali upravna odločba, s katero bi nam bilo</w:t>
      </w:r>
      <w:bookmarkStart w:id="0" w:name="_GoBack"/>
      <w:bookmarkEnd w:id="0"/>
      <w:r w:rsidRPr="00732700">
        <w:t xml:space="preserve"> prepovedano opravljati dejavnost, ki je predmet tega javnega razpisa.</w:t>
      </w:r>
    </w:p>
    <w:p w14:paraId="75EC4FD7" w14:textId="77777777" w:rsidR="00732700" w:rsidRPr="00732700" w:rsidRDefault="00732700" w:rsidP="00732700">
      <w:pPr>
        <w:ind w:left="720"/>
        <w:contextualSpacing/>
      </w:pPr>
    </w:p>
    <w:p w14:paraId="05BFEB29" w14:textId="77777777" w:rsidR="00732700" w:rsidRPr="00732700" w:rsidRDefault="00732700" w:rsidP="00732700">
      <w:pPr>
        <w:numPr>
          <w:ilvl w:val="0"/>
          <w:numId w:val="46"/>
        </w:numPr>
        <w:spacing w:after="200"/>
        <w:contextualSpacing/>
        <w:jc w:val="both"/>
      </w:pPr>
      <w:r w:rsidRPr="00732700">
        <w:t>Izjavljamo, da sprejemamo pogoje in merila, navedena v javnem razpisu in pripadajoči razpisni dokumentaciji ter, da so vse navedbe v vlogi resnične in ustrezajo dejanskemu stanju, vse priložene fotokopije pa ustrezajo originalom.</w:t>
      </w:r>
    </w:p>
    <w:p w14:paraId="2EAD47B5" w14:textId="77777777" w:rsidR="00732700" w:rsidRPr="00732700" w:rsidRDefault="00732700" w:rsidP="00732700">
      <w:pPr>
        <w:ind w:left="720"/>
        <w:contextualSpacing/>
        <w:jc w:val="both"/>
      </w:pPr>
    </w:p>
    <w:p w14:paraId="48A4ACFE" w14:textId="58CD7AA7" w:rsidR="00732700" w:rsidRPr="00732700" w:rsidRDefault="00732700" w:rsidP="00732700">
      <w:pPr>
        <w:numPr>
          <w:ilvl w:val="0"/>
          <w:numId w:val="46"/>
        </w:numPr>
        <w:spacing w:after="200"/>
        <w:contextualSpacing/>
        <w:jc w:val="both"/>
      </w:pPr>
      <w:r w:rsidRPr="00732700">
        <w:t>Izjavljamo, da se s programom ali delom programa, ki je predmet tega razpisa, ne bomo prijavili na druge razpise, ki se bodo sofinancirali iz proračuna Občine Ilirska Bistrica za leto 202</w:t>
      </w:r>
      <w:r w:rsidR="00037892">
        <w:t>6</w:t>
      </w:r>
      <w:r w:rsidRPr="00732700">
        <w:t>.</w:t>
      </w:r>
    </w:p>
    <w:p w14:paraId="708D55A0" w14:textId="77777777" w:rsidR="00732700" w:rsidRPr="00732700" w:rsidRDefault="00732700" w:rsidP="00732700">
      <w:pPr>
        <w:ind w:left="720"/>
        <w:contextualSpacing/>
        <w:jc w:val="both"/>
      </w:pPr>
    </w:p>
    <w:p w14:paraId="791AD4A8" w14:textId="77777777" w:rsidR="00732700" w:rsidRPr="00732700" w:rsidRDefault="00732700" w:rsidP="00732700">
      <w:pPr>
        <w:numPr>
          <w:ilvl w:val="0"/>
          <w:numId w:val="46"/>
        </w:numPr>
        <w:spacing w:after="200"/>
        <w:contextualSpacing/>
        <w:jc w:val="both"/>
      </w:pPr>
      <w:r w:rsidRPr="00732700">
        <w:t>Izjavljamo, da imamo pravočasno in v celoti izpolnjene pogodbene obveznosti do Občine Ilirska Bistrica iz predhodnih razpisov oz. obveznosti.</w:t>
      </w:r>
    </w:p>
    <w:p w14:paraId="1C50F5D9" w14:textId="77777777" w:rsidR="00732700" w:rsidRPr="00732700" w:rsidRDefault="00732700" w:rsidP="00732700">
      <w:pPr>
        <w:contextualSpacing/>
        <w:jc w:val="both"/>
      </w:pPr>
    </w:p>
    <w:p w14:paraId="68F454BB" w14:textId="77777777" w:rsidR="00732700" w:rsidRPr="00732700" w:rsidRDefault="00732700" w:rsidP="00732700">
      <w:pPr>
        <w:numPr>
          <w:ilvl w:val="0"/>
          <w:numId w:val="46"/>
        </w:numPr>
        <w:spacing w:after="200"/>
        <w:contextualSpacing/>
        <w:jc w:val="both"/>
      </w:pPr>
      <w:r w:rsidRPr="00732700">
        <w:t>Soglašamo s preverjanjem namenske porabe odobrenih proračunskih sredstev po tem razpisu.</w:t>
      </w:r>
    </w:p>
    <w:p w14:paraId="00636E0B" w14:textId="77777777" w:rsidR="00732700" w:rsidRPr="00732700" w:rsidRDefault="00732700" w:rsidP="00732700">
      <w:pPr>
        <w:contextualSpacing/>
        <w:jc w:val="both"/>
      </w:pPr>
    </w:p>
    <w:p w14:paraId="018142E3" w14:textId="77777777" w:rsidR="00732700" w:rsidRPr="00732700" w:rsidRDefault="00732700" w:rsidP="00732700">
      <w:pPr>
        <w:contextualSpacing/>
        <w:jc w:val="both"/>
      </w:pPr>
    </w:p>
    <w:p w14:paraId="56EFBC5B" w14:textId="77777777" w:rsidR="00732700" w:rsidRPr="00732700" w:rsidRDefault="00732700" w:rsidP="00732700">
      <w:pPr>
        <w:contextualSpacing/>
        <w:jc w:val="both"/>
        <w:rPr>
          <w:b/>
        </w:rPr>
      </w:pPr>
      <w:r w:rsidRPr="00732700">
        <w:rPr>
          <w:b/>
        </w:rPr>
        <w:t>Pod kazensko in materialno odgovornostjo izjavljamo, da so zgoraj navedene izjave resnične in jih bomo, če bo naročnik to zahteval dokazali s predložitvijo ustreznih dokazil.</w:t>
      </w:r>
    </w:p>
    <w:p w14:paraId="1B98EFD2" w14:textId="77777777" w:rsidR="00A45C36" w:rsidRDefault="00A45C36" w:rsidP="00A45C36">
      <w:pPr>
        <w:spacing w:line="276" w:lineRule="auto"/>
        <w:jc w:val="both"/>
        <w:rPr>
          <w:sz w:val="22"/>
          <w:szCs w:val="22"/>
        </w:rPr>
      </w:pPr>
    </w:p>
    <w:p w14:paraId="55351518" w14:textId="77777777" w:rsidR="00A45C36" w:rsidRDefault="00A45C36" w:rsidP="00A45C36">
      <w:pPr>
        <w:jc w:val="both"/>
        <w:rPr>
          <w:sz w:val="22"/>
          <w:szCs w:val="22"/>
        </w:rPr>
      </w:pPr>
    </w:p>
    <w:p w14:paraId="70771055" w14:textId="77777777" w:rsidR="00A45C36" w:rsidRDefault="00A45C36" w:rsidP="00A45C36">
      <w:pPr>
        <w:jc w:val="both"/>
        <w:rPr>
          <w:sz w:val="22"/>
          <w:szCs w:val="22"/>
        </w:rPr>
      </w:pPr>
    </w:p>
    <w:p w14:paraId="22BA8C2F" w14:textId="77777777" w:rsidR="00A45C36" w:rsidRDefault="00A45C36" w:rsidP="00A45C36">
      <w:pPr>
        <w:pStyle w:val="Naslov1"/>
        <w:spacing w:before="0" w:beforeAutospacing="0" w:after="0" w:afterAutospacing="0"/>
        <w:rPr>
          <w:sz w:val="22"/>
          <w:szCs w:val="22"/>
        </w:rPr>
      </w:pPr>
    </w:p>
    <w:p w14:paraId="69A0B1ED" w14:textId="77777777" w:rsidR="00A45C36" w:rsidRPr="00732700" w:rsidRDefault="00A45C36" w:rsidP="00A45C36"/>
    <w:p w14:paraId="54D6BC8B" w14:textId="77777777" w:rsidR="00A45C36" w:rsidRPr="00732700" w:rsidRDefault="00A45C36" w:rsidP="00A45C36"/>
    <w:p w14:paraId="4D0C0C78" w14:textId="77777777" w:rsidR="00A45C36" w:rsidRPr="00732700" w:rsidRDefault="00A45C36" w:rsidP="00A45C36"/>
    <w:p w14:paraId="2E02205A" w14:textId="77777777" w:rsidR="00A45C36" w:rsidRPr="00732700" w:rsidRDefault="00A45C36" w:rsidP="00A45C36"/>
    <w:p w14:paraId="229FE035" w14:textId="77777777" w:rsidR="00A45C36" w:rsidRPr="00732700" w:rsidRDefault="00A45C36" w:rsidP="00A45C36"/>
    <w:p w14:paraId="6A691DFA" w14:textId="7987CE66" w:rsidR="00A45C36" w:rsidRPr="00732700" w:rsidRDefault="00A45C36" w:rsidP="00A45C36">
      <w:pPr>
        <w:pStyle w:val="Naslov1"/>
        <w:spacing w:before="0" w:beforeAutospacing="0" w:after="0" w:afterAutospacing="0"/>
        <w:rPr>
          <w:sz w:val="24"/>
          <w:szCs w:val="24"/>
        </w:rPr>
      </w:pPr>
      <w:r w:rsidRPr="00732700">
        <w:rPr>
          <w:sz w:val="24"/>
          <w:szCs w:val="24"/>
        </w:rPr>
        <w:t>Kraj in datum:____________________                 Podpis prijavitelja:__________________</w:t>
      </w:r>
    </w:p>
    <w:p w14:paraId="03A5B54D" w14:textId="77777777" w:rsidR="002E5E93" w:rsidRPr="002D527D" w:rsidRDefault="002E5E93" w:rsidP="00A45C36">
      <w:pPr>
        <w:pStyle w:val="Telobesedila"/>
        <w:tabs>
          <w:tab w:val="center" w:pos="4889"/>
          <w:tab w:val="left" w:pos="7737"/>
        </w:tabs>
        <w:spacing w:line="276" w:lineRule="auto"/>
        <w:ind w:left="708"/>
        <w:jc w:val="center"/>
        <w:rPr>
          <w:rFonts w:asciiTheme="minorHAnsi" w:hAnsiTheme="minorHAnsi" w:cstheme="minorHAnsi"/>
          <w:sz w:val="20"/>
          <w:szCs w:val="20"/>
        </w:rPr>
      </w:pPr>
    </w:p>
    <w:sectPr w:rsidR="002E5E93" w:rsidRPr="002D527D" w:rsidSect="00394EE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558" w:bottom="1418" w:left="993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B0D6A" w14:textId="77777777" w:rsidR="00A2122A" w:rsidRDefault="00A2122A" w:rsidP="00A55117">
      <w:r>
        <w:separator/>
      </w:r>
    </w:p>
  </w:endnote>
  <w:endnote w:type="continuationSeparator" w:id="0">
    <w:p w14:paraId="26909654" w14:textId="77777777" w:rsidR="00A2122A" w:rsidRDefault="00A2122A" w:rsidP="00A5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1563713745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p w14:paraId="750C606D" w14:textId="77777777" w:rsidR="005411DD" w:rsidRPr="00732700" w:rsidRDefault="00E55BE9" w:rsidP="005411DD">
        <w:pPr>
          <w:pStyle w:val="Noga"/>
          <w:jc w:val="center"/>
          <w:rPr>
            <w:rFonts w:ascii="Times New Roman" w:hAnsi="Times New Roman" w:cs="Times New Roman"/>
          </w:rPr>
        </w:pPr>
        <w:r w:rsidRPr="00732700">
          <w:rPr>
            <w:rFonts w:ascii="Times New Roman" w:hAnsi="Times New Roman" w:cs="Times New Roman"/>
          </w:rPr>
          <w:fldChar w:fldCharType="begin"/>
        </w:r>
        <w:r w:rsidR="005411DD" w:rsidRPr="00732700">
          <w:rPr>
            <w:rFonts w:ascii="Times New Roman" w:hAnsi="Times New Roman" w:cs="Times New Roman"/>
          </w:rPr>
          <w:instrText xml:space="preserve"> PAGE   \* MERGEFORMAT </w:instrText>
        </w:r>
        <w:r w:rsidRPr="00732700">
          <w:rPr>
            <w:rFonts w:ascii="Times New Roman" w:hAnsi="Times New Roman" w:cs="Times New Roman"/>
          </w:rPr>
          <w:fldChar w:fldCharType="separate"/>
        </w:r>
        <w:r w:rsidR="002C3AD8" w:rsidRPr="00732700">
          <w:rPr>
            <w:rFonts w:ascii="Times New Roman" w:hAnsi="Times New Roman" w:cs="Times New Roman"/>
            <w:noProof/>
          </w:rPr>
          <w:t>1</w:t>
        </w:r>
        <w:r w:rsidRPr="00732700">
          <w:rPr>
            <w:rFonts w:ascii="Times New Roman" w:hAnsi="Times New Roman" w:cs="Times New Roman"/>
          </w:rPr>
          <w:fldChar w:fldCharType="end"/>
        </w:r>
        <w:r w:rsidR="005411DD" w:rsidRPr="00732700">
          <w:rPr>
            <w:rFonts w:ascii="Times New Roman" w:hAnsi="Times New Roman" w:cs="Times New Roman"/>
          </w:rPr>
          <w:t>/</w:t>
        </w:r>
        <w:r w:rsidR="00EB4662" w:rsidRPr="00732700">
          <w:rPr>
            <w:rFonts w:ascii="Times New Roman" w:hAnsi="Times New Roman" w:cs="Times New Roman"/>
          </w:rPr>
          <w:fldChar w:fldCharType="begin"/>
        </w:r>
        <w:r w:rsidR="00EB4662" w:rsidRPr="00732700">
          <w:rPr>
            <w:rFonts w:ascii="Times New Roman" w:hAnsi="Times New Roman" w:cs="Times New Roman"/>
          </w:rPr>
          <w:instrText xml:space="preserve"> NUMPAGES   \* MERGEFORMAT </w:instrText>
        </w:r>
        <w:r w:rsidR="00EB4662" w:rsidRPr="00732700">
          <w:rPr>
            <w:rFonts w:ascii="Times New Roman" w:hAnsi="Times New Roman" w:cs="Times New Roman"/>
          </w:rPr>
          <w:fldChar w:fldCharType="separate"/>
        </w:r>
        <w:r w:rsidR="002C3AD8" w:rsidRPr="00732700">
          <w:rPr>
            <w:rFonts w:ascii="Times New Roman" w:hAnsi="Times New Roman" w:cs="Times New Roman"/>
            <w:noProof/>
          </w:rPr>
          <w:t>3</w:t>
        </w:r>
        <w:r w:rsidR="00EB4662" w:rsidRPr="00732700">
          <w:rPr>
            <w:rFonts w:ascii="Times New Roman" w:hAnsi="Times New Roman" w:cs="Times New Roman"/>
            <w:noProof/>
          </w:rPr>
          <w:fldChar w:fldCharType="end"/>
        </w:r>
      </w:p>
      <w:p w14:paraId="76DC19A0" w14:textId="77777777" w:rsidR="001E2CED" w:rsidRDefault="00A2122A">
        <w:pPr>
          <w:pStyle w:val="Noga"/>
          <w:jc w:val="center"/>
        </w:pPr>
      </w:p>
    </w:sdtContent>
  </w:sdt>
  <w:p w14:paraId="69FD7CE3" w14:textId="77777777" w:rsidR="001E2CED" w:rsidRDefault="001E2CE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B990" w14:textId="77777777" w:rsidR="005411DD" w:rsidRDefault="00A2122A" w:rsidP="005411DD">
    <w:pPr>
      <w:pStyle w:val="Noga"/>
      <w:jc w:val="center"/>
      <w:rPr>
        <w:rFonts w:ascii="Arial" w:hAnsi="Arial" w:cs="Arial"/>
      </w:rPr>
    </w:pPr>
    <w:sdt>
      <w:sdtPr>
        <w:id w:val="567083074"/>
        <w:docPartObj>
          <w:docPartGallery w:val="Page Numbers (Bottom of Page)"/>
          <w:docPartUnique/>
        </w:docPartObj>
      </w:sdtPr>
      <w:sdtEndPr/>
      <w:sdtContent/>
    </w:sdt>
    <w:r w:rsidR="00D0481C">
      <w:rPr>
        <w:rFonts w:ascii="Arial" w:hAnsi="Arial" w:cs="Arial"/>
      </w:rPr>
      <w:t>1/4</w:t>
    </w:r>
  </w:p>
  <w:p w14:paraId="494BBE5A" w14:textId="77777777" w:rsidR="001E2CED" w:rsidRDefault="001E2CED">
    <w:pPr>
      <w:pStyle w:val="Noga"/>
      <w:jc w:val="center"/>
    </w:pPr>
  </w:p>
  <w:p w14:paraId="79D251E4" w14:textId="77777777" w:rsidR="001E2CED" w:rsidRDefault="001E2C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0F008" w14:textId="77777777" w:rsidR="00A2122A" w:rsidRDefault="00A2122A" w:rsidP="00A55117">
      <w:r>
        <w:separator/>
      </w:r>
    </w:p>
  </w:footnote>
  <w:footnote w:type="continuationSeparator" w:id="0">
    <w:p w14:paraId="157EB53F" w14:textId="77777777" w:rsidR="00A2122A" w:rsidRDefault="00A2122A" w:rsidP="00A55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4458A" w14:textId="0755DA45" w:rsidR="00680883" w:rsidRPr="002677FC" w:rsidRDefault="00680883" w:rsidP="00680883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JAVNI POZIV 202</w:t>
    </w:r>
    <w:r w:rsidR="00037892">
      <w:rPr>
        <w:rFonts w:ascii="Arial" w:hAnsi="Arial" w:cs="Arial"/>
        <w:sz w:val="16"/>
        <w:szCs w:val="16"/>
      </w:rPr>
      <w:t>6</w:t>
    </w:r>
    <w:r w:rsidRPr="002677FC">
      <w:rPr>
        <w:rFonts w:ascii="Arial" w:hAnsi="Arial" w:cs="Arial"/>
        <w:sz w:val="16"/>
        <w:szCs w:val="16"/>
      </w:rPr>
      <w:t xml:space="preserve"> – IZJEMNI DOSEŽKI</w:t>
    </w:r>
    <w:r>
      <w:rPr>
        <w:rFonts w:ascii="Arial" w:hAnsi="Arial" w:cs="Arial"/>
        <w:sz w:val="16"/>
        <w:szCs w:val="16"/>
      </w:rPr>
      <w:t xml:space="preserve"> ŠPORT</w:t>
    </w:r>
  </w:p>
  <w:p w14:paraId="7CACB691" w14:textId="0955C5A8" w:rsidR="00680883" w:rsidRPr="00D41343" w:rsidRDefault="00680883" w:rsidP="00680883">
    <w:pPr>
      <w:pStyle w:val="Glava"/>
      <w:rPr>
        <w:rFonts w:ascii="Arial" w:hAnsi="Arial" w:cs="Arial"/>
        <w:b/>
        <w:sz w:val="16"/>
        <w:szCs w:val="16"/>
      </w:rPr>
    </w:pPr>
    <w:r w:rsidRPr="002677FC">
      <w:rPr>
        <w:rFonts w:ascii="Arial" w:hAnsi="Arial" w:cs="Arial"/>
        <w:b/>
        <w:sz w:val="16"/>
        <w:szCs w:val="16"/>
      </w:rPr>
      <w:t>OBRAZEC ŠT</w:t>
    </w:r>
    <w:r>
      <w:rPr>
        <w:rFonts w:ascii="Arial" w:hAnsi="Arial" w:cs="Arial"/>
        <w:b/>
        <w:sz w:val="16"/>
        <w:szCs w:val="16"/>
      </w:rPr>
      <w:t xml:space="preserve">. </w:t>
    </w:r>
    <w:r w:rsidR="003D20F3">
      <w:rPr>
        <w:rFonts w:ascii="Arial" w:hAnsi="Arial" w:cs="Arial"/>
        <w:b/>
        <w:sz w:val="16"/>
        <w:szCs w:val="16"/>
      </w:rPr>
      <w:t>2</w:t>
    </w:r>
    <w:r>
      <w:rPr>
        <w:rFonts w:ascii="Arial" w:hAnsi="Arial" w:cs="Arial"/>
        <w:b/>
        <w:sz w:val="16"/>
        <w:szCs w:val="16"/>
      </w:rPr>
      <w:t xml:space="preserve">: </w:t>
    </w:r>
    <w:r w:rsidR="00E72BC9">
      <w:rPr>
        <w:rFonts w:ascii="Arial" w:hAnsi="Arial" w:cs="Arial"/>
        <w:b/>
        <w:sz w:val="16"/>
        <w:szCs w:val="16"/>
      </w:rPr>
      <w:t>Izjava</w:t>
    </w:r>
  </w:p>
  <w:p w14:paraId="08E4C70D" w14:textId="77777777" w:rsidR="00E3311D" w:rsidRDefault="00E3311D" w:rsidP="00AD2FAE">
    <w:pPr>
      <w:pStyle w:val="Glava"/>
      <w:tabs>
        <w:tab w:val="clear" w:pos="9072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AFD48" w14:textId="77777777" w:rsidR="001E2CED" w:rsidRPr="00FC2600" w:rsidRDefault="001E2CED">
    <w:pPr>
      <w:pStyle w:val="Glava"/>
      <w:rPr>
        <w:rFonts w:ascii="Arial" w:hAnsi="Arial" w:cs="Arial"/>
        <w:sz w:val="16"/>
        <w:szCs w:val="16"/>
      </w:rPr>
    </w:pPr>
    <w:r w:rsidRPr="00FC2600">
      <w:rPr>
        <w:rFonts w:ascii="Arial" w:hAnsi="Arial" w:cs="Arial"/>
        <w:sz w:val="16"/>
        <w:szCs w:val="16"/>
      </w:rPr>
      <w:t>JAVNI POZIV 2013 – IZJEMNI DOSEŽKI</w:t>
    </w:r>
  </w:p>
  <w:p w14:paraId="5F139C6E" w14:textId="77777777" w:rsidR="001E2CED" w:rsidRPr="00FC2600" w:rsidRDefault="001E2CED">
    <w:pPr>
      <w:pStyle w:val="Glava"/>
      <w:rPr>
        <w:rFonts w:ascii="Arial" w:hAnsi="Arial" w:cs="Arial"/>
        <w:sz w:val="16"/>
        <w:szCs w:val="16"/>
      </w:rPr>
    </w:pPr>
    <w:r w:rsidRPr="00FC2600">
      <w:rPr>
        <w:rFonts w:ascii="Arial" w:hAnsi="Arial" w:cs="Arial"/>
        <w:sz w:val="16"/>
        <w:szCs w:val="16"/>
      </w:rPr>
      <w:t>OBRAZ</w:t>
    </w:r>
    <w:r>
      <w:rPr>
        <w:rFonts w:ascii="Arial" w:hAnsi="Arial" w:cs="Arial"/>
        <w:sz w:val="16"/>
        <w:szCs w:val="16"/>
      </w:rPr>
      <w:t>EC Š</w:t>
    </w:r>
    <w:r w:rsidRPr="00FC2600">
      <w:rPr>
        <w:rFonts w:ascii="Arial" w:hAnsi="Arial" w:cs="Arial"/>
        <w:sz w:val="16"/>
        <w:szCs w:val="16"/>
      </w:rPr>
      <w:t>T. 1: Prijava na javni poziv 2013 – izjemni dosežki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17BD9"/>
    <w:multiLevelType w:val="hybridMultilevel"/>
    <w:tmpl w:val="60DAF7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4867"/>
    <w:multiLevelType w:val="hybridMultilevel"/>
    <w:tmpl w:val="1D1880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A159A"/>
    <w:multiLevelType w:val="hybridMultilevel"/>
    <w:tmpl w:val="E2BAAB24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D596E"/>
    <w:multiLevelType w:val="hybridMultilevel"/>
    <w:tmpl w:val="3AE4BF08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C80BBB"/>
    <w:multiLevelType w:val="hybridMultilevel"/>
    <w:tmpl w:val="52E48D12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C3010"/>
    <w:multiLevelType w:val="hybridMultilevel"/>
    <w:tmpl w:val="12BC04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A243F"/>
    <w:multiLevelType w:val="singleLevel"/>
    <w:tmpl w:val="0424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EA752BB"/>
    <w:multiLevelType w:val="hybridMultilevel"/>
    <w:tmpl w:val="1C66B658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B2AAD"/>
    <w:multiLevelType w:val="hybridMultilevel"/>
    <w:tmpl w:val="CEE6EB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67E08"/>
    <w:multiLevelType w:val="hybridMultilevel"/>
    <w:tmpl w:val="8B2C9922"/>
    <w:lvl w:ilvl="0" w:tplc="4FD621D6">
      <w:start w:val="1"/>
      <w:numFmt w:val="bullet"/>
      <w:lvlText w:val="О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7466B"/>
    <w:multiLevelType w:val="hybridMultilevel"/>
    <w:tmpl w:val="98208226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0F5CC5"/>
    <w:multiLevelType w:val="multilevel"/>
    <w:tmpl w:val="6C16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FB3ED4"/>
    <w:multiLevelType w:val="hybridMultilevel"/>
    <w:tmpl w:val="3BE06658"/>
    <w:lvl w:ilvl="0" w:tplc="8EDADC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F770B"/>
    <w:multiLevelType w:val="multilevel"/>
    <w:tmpl w:val="6CC66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B62422"/>
    <w:multiLevelType w:val="hybridMultilevel"/>
    <w:tmpl w:val="E6DE85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B5432"/>
    <w:multiLevelType w:val="hybridMultilevel"/>
    <w:tmpl w:val="6D667D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F70BA"/>
    <w:multiLevelType w:val="hybridMultilevel"/>
    <w:tmpl w:val="C302E0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F60FDC"/>
    <w:multiLevelType w:val="hybridMultilevel"/>
    <w:tmpl w:val="EE0C0492"/>
    <w:lvl w:ilvl="0" w:tplc="09822EE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BC0312"/>
    <w:multiLevelType w:val="hybridMultilevel"/>
    <w:tmpl w:val="BB762100"/>
    <w:lvl w:ilvl="0" w:tplc="350EB7C0">
      <w:start w:val="42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9" w15:restartNumberingAfterBreak="0">
    <w:nsid w:val="388464B6"/>
    <w:multiLevelType w:val="hybridMultilevel"/>
    <w:tmpl w:val="C6BC90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064A1"/>
    <w:multiLevelType w:val="hybridMultilevel"/>
    <w:tmpl w:val="903A7B90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0F5C9E"/>
    <w:multiLevelType w:val="hybridMultilevel"/>
    <w:tmpl w:val="A7AAC5CC"/>
    <w:lvl w:ilvl="0" w:tplc="3FD08CC4">
      <w:start w:val="42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C0A40"/>
    <w:multiLevelType w:val="hybridMultilevel"/>
    <w:tmpl w:val="F2EAB18E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327F1A"/>
    <w:multiLevelType w:val="hybridMultilevel"/>
    <w:tmpl w:val="0158ECAE"/>
    <w:lvl w:ilvl="0" w:tplc="987E9E92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A7237"/>
    <w:multiLevelType w:val="hybridMultilevel"/>
    <w:tmpl w:val="E8F20EAE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C621C68"/>
    <w:multiLevelType w:val="hybridMultilevel"/>
    <w:tmpl w:val="9D02BC9E"/>
    <w:lvl w:ilvl="0" w:tplc="A40E467C">
      <w:start w:val="1"/>
      <w:numFmt w:val="decimal"/>
      <w:lvlText w:val="%1."/>
      <w:lvlJc w:val="left"/>
      <w:pPr>
        <w:tabs>
          <w:tab w:val="num" w:pos="680"/>
        </w:tabs>
        <w:ind w:left="737" w:hanging="397"/>
      </w:pPr>
      <w:rPr>
        <w:rFonts w:hint="default"/>
        <w:b w:val="0"/>
        <w:i/>
      </w:rPr>
    </w:lvl>
    <w:lvl w:ilvl="1" w:tplc="673E41D2">
      <w:start w:val="3"/>
      <w:numFmt w:val="upperRoman"/>
      <w:lvlText w:val="%2."/>
      <w:lvlJc w:val="left"/>
      <w:pPr>
        <w:tabs>
          <w:tab w:val="num" w:pos="284"/>
        </w:tabs>
        <w:ind w:left="0" w:firstLine="0"/>
      </w:pPr>
      <w:rPr>
        <w:rFonts w:hint="default"/>
        <w:b w:val="0"/>
        <w:i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4D4EC0"/>
    <w:multiLevelType w:val="hybridMultilevel"/>
    <w:tmpl w:val="CF1A9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B2BA2"/>
    <w:multiLevelType w:val="hybridMultilevel"/>
    <w:tmpl w:val="BA20CD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F73A7"/>
    <w:multiLevelType w:val="hybridMultilevel"/>
    <w:tmpl w:val="06EE23C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A24FA"/>
    <w:multiLevelType w:val="hybridMultilevel"/>
    <w:tmpl w:val="A56ED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E291D"/>
    <w:multiLevelType w:val="hybridMultilevel"/>
    <w:tmpl w:val="707805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654E7"/>
    <w:multiLevelType w:val="hybridMultilevel"/>
    <w:tmpl w:val="B6FEB0F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4E0309"/>
    <w:multiLevelType w:val="hybridMultilevel"/>
    <w:tmpl w:val="4BD47AB0"/>
    <w:lvl w:ilvl="0" w:tplc="4FD621D6">
      <w:start w:val="1"/>
      <w:numFmt w:val="bullet"/>
      <w:lvlText w:val="О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CB7A84"/>
    <w:multiLevelType w:val="hybridMultilevel"/>
    <w:tmpl w:val="DE96A450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517159"/>
    <w:multiLevelType w:val="hybridMultilevel"/>
    <w:tmpl w:val="7F44CB5C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8250BB"/>
    <w:multiLevelType w:val="hybridMultilevel"/>
    <w:tmpl w:val="A2760682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4A31E1"/>
    <w:multiLevelType w:val="hybridMultilevel"/>
    <w:tmpl w:val="6DF240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E66DC3"/>
    <w:multiLevelType w:val="hybridMultilevel"/>
    <w:tmpl w:val="504E1DC6"/>
    <w:lvl w:ilvl="0" w:tplc="8EDADC2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5117ED"/>
    <w:multiLevelType w:val="hybridMultilevel"/>
    <w:tmpl w:val="0BF658A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64C0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945B98"/>
    <w:multiLevelType w:val="hybridMultilevel"/>
    <w:tmpl w:val="2A820044"/>
    <w:lvl w:ilvl="0" w:tplc="6BF879C4">
      <w:start w:val="1"/>
      <w:numFmt w:val="bullet"/>
      <w:lvlText w:val="-"/>
      <w:lvlJc w:val="center"/>
      <w:pPr>
        <w:ind w:left="720" w:hanging="360"/>
      </w:pPr>
      <w:rPr>
        <w:rFonts w:ascii="Arial" w:hAnsi="Arial" w:hint="default"/>
        <w:spacing w:val="-20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C10D1"/>
    <w:multiLevelType w:val="hybridMultilevel"/>
    <w:tmpl w:val="ABB4CA70"/>
    <w:lvl w:ilvl="0" w:tplc="4FD621D6">
      <w:start w:val="1"/>
      <w:numFmt w:val="bullet"/>
      <w:lvlText w:val="О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7497E0A"/>
    <w:multiLevelType w:val="hybridMultilevel"/>
    <w:tmpl w:val="41F827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2212E6"/>
    <w:multiLevelType w:val="hybridMultilevel"/>
    <w:tmpl w:val="80888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78763B"/>
    <w:multiLevelType w:val="hybridMultilevel"/>
    <w:tmpl w:val="DC9AAC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7B0C0F"/>
    <w:multiLevelType w:val="hybridMultilevel"/>
    <w:tmpl w:val="B16E4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5"/>
  </w:num>
  <w:num w:numId="4">
    <w:abstractNumId w:val="17"/>
  </w:num>
  <w:num w:numId="5">
    <w:abstractNumId w:val="18"/>
  </w:num>
  <w:num w:numId="6">
    <w:abstractNumId w:val="43"/>
  </w:num>
  <w:num w:numId="7">
    <w:abstractNumId w:val="38"/>
  </w:num>
  <w:num w:numId="8">
    <w:abstractNumId w:val="5"/>
  </w:num>
  <w:num w:numId="9">
    <w:abstractNumId w:val="15"/>
  </w:num>
  <w:num w:numId="10">
    <w:abstractNumId w:val="19"/>
  </w:num>
  <w:num w:numId="11">
    <w:abstractNumId w:val="35"/>
  </w:num>
  <w:num w:numId="12">
    <w:abstractNumId w:val="36"/>
  </w:num>
  <w:num w:numId="13">
    <w:abstractNumId w:val="14"/>
  </w:num>
  <w:num w:numId="14">
    <w:abstractNumId w:val="4"/>
  </w:num>
  <w:num w:numId="15">
    <w:abstractNumId w:val="7"/>
  </w:num>
  <w:num w:numId="16">
    <w:abstractNumId w:val="6"/>
  </w:num>
  <w:num w:numId="17">
    <w:abstractNumId w:val="39"/>
  </w:num>
  <w:num w:numId="18">
    <w:abstractNumId w:val="8"/>
  </w:num>
  <w:num w:numId="19">
    <w:abstractNumId w:val="30"/>
  </w:num>
  <w:num w:numId="20">
    <w:abstractNumId w:val="42"/>
  </w:num>
  <w:num w:numId="21">
    <w:abstractNumId w:val="1"/>
  </w:num>
  <w:num w:numId="22">
    <w:abstractNumId w:val="44"/>
  </w:num>
  <w:num w:numId="23">
    <w:abstractNumId w:val="27"/>
  </w:num>
  <w:num w:numId="24">
    <w:abstractNumId w:val="0"/>
  </w:num>
  <w:num w:numId="25">
    <w:abstractNumId w:val="21"/>
  </w:num>
  <w:num w:numId="26">
    <w:abstractNumId w:val="26"/>
  </w:num>
  <w:num w:numId="27">
    <w:abstractNumId w:val="45"/>
  </w:num>
  <w:num w:numId="28">
    <w:abstractNumId w:val="29"/>
  </w:num>
  <w:num w:numId="29">
    <w:abstractNumId w:val="28"/>
  </w:num>
  <w:num w:numId="30">
    <w:abstractNumId w:val="24"/>
  </w:num>
  <w:num w:numId="31">
    <w:abstractNumId w:val="16"/>
  </w:num>
  <w:num w:numId="32">
    <w:abstractNumId w:val="31"/>
  </w:num>
  <w:num w:numId="33">
    <w:abstractNumId w:val="37"/>
  </w:num>
  <w:num w:numId="34">
    <w:abstractNumId w:val="23"/>
  </w:num>
  <w:num w:numId="35">
    <w:abstractNumId w:val="20"/>
  </w:num>
  <w:num w:numId="36">
    <w:abstractNumId w:val="2"/>
  </w:num>
  <w:num w:numId="37">
    <w:abstractNumId w:val="33"/>
  </w:num>
  <w:num w:numId="38">
    <w:abstractNumId w:val="41"/>
  </w:num>
  <w:num w:numId="39">
    <w:abstractNumId w:val="10"/>
  </w:num>
  <w:num w:numId="40">
    <w:abstractNumId w:val="3"/>
  </w:num>
  <w:num w:numId="41">
    <w:abstractNumId w:val="34"/>
  </w:num>
  <w:num w:numId="42">
    <w:abstractNumId w:val="12"/>
  </w:num>
  <w:num w:numId="43">
    <w:abstractNumId w:val="32"/>
  </w:num>
  <w:num w:numId="44">
    <w:abstractNumId w:val="9"/>
  </w:num>
  <w:num w:numId="45">
    <w:abstractNumId w:val="22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9E6"/>
    <w:rsid w:val="00000759"/>
    <w:rsid w:val="0000400B"/>
    <w:rsid w:val="00005931"/>
    <w:rsid w:val="00013360"/>
    <w:rsid w:val="000136EB"/>
    <w:rsid w:val="00017120"/>
    <w:rsid w:val="00021011"/>
    <w:rsid w:val="00037892"/>
    <w:rsid w:val="0004340E"/>
    <w:rsid w:val="00050260"/>
    <w:rsid w:val="000516D8"/>
    <w:rsid w:val="00056204"/>
    <w:rsid w:val="000808D8"/>
    <w:rsid w:val="00080FB1"/>
    <w:rsid w:val="0008434E"/>
    <w:rsid w:val="00084B9A"/>
    <w:rsid w:val="00084F83"/>
    <w:rsid w:val="00085AA3"/>
    <w:rsid w:val="00087A4A"/>
    <w:rsid w:val="00087A72"/>
    <w:rsid w:val="00092B35"/>
    <w:rsid w:val="00093BEB"/>
    <w:rsid w:val="00095798"/>
    <w:rsid w:val="000B0686"/>
    <w:rsid w:val="000C14FB"/>
    <w:rsid w:val="000C38BC"/>
    <w:rsid w:val="000C522E"/>
    <w:rsid w:val="000D3FB8"/>
    <w:rsid w:val="000D79DD"/>
    <w:rsid w:val="000D7C61"/>
    <w:rsid w:val="000E6382"/>
    <w:rsid w:val="00106A3B"/>
    <w:rsid w:val="00134DA1"/>
    <w:rsid w:val="00135024"/>
    <w:rsid w:val="00143257"/>
    <w:rsid w:val="00144586"/>
    <w:rsid w:val="00146EB3"/>
    <w:rsid w:val="001609C2"/>
    <w:rsid w:val="001638E3"/>
    <w:rsid w:val="00183927"/>
    <w:rsid w:val="001843D2"/>
    <w:rsid w:val="00186295"/>
    <w:rsid w:val="00193CC5"/>
    <w:rsid w:val="001B495F"/>
    <w:rsid w:val="001C11AC"/>
    <w:rsid w:val="001C5BCA"/>
    <w:rsid w:val="001C77CD"/>
    <w:rsid w:val="001D1C41"/>
    <w:rsid w:val="001D4854"/>
    <w:rsid w:val="001D56D2"/>
    <w:rsid w:val="001D7348"/>
    <w:rsid w:val="001E2CED"/>
    <w:rsid w:val="00201FC6"/>
    <w:rsid w:val="00206B7D"/>
    <w:rsid w:val="00207DE0"/>
    <w:rsid w:val="00211845"/>
    <w:rsid w:val="00215FBA"/>
    <w:rsid w:val="00226AAC"/>
    <w:rsid w:val="00236FFB"/>
    <w:rsid w:val="00237A80"/>
    <w:rsid w:val="002472DE"/>
    <w:rsid w:val="00251F4B"/>
    <w:rsid w:val="00264DDC"/>
    <w:rsid w:val="00266BC2"/>
    <w:rsid w:val="00277D95"/>
    <w:rsid w:val="00284534"/>
    <w:rsid w:val="002860EC"/>
    <w:rsid w:val="002A034C"/>
    <w:rsid w:val="002B4735"/>
    <w:rsid w:val="002C1FC8"/>
    <w:rsid w:val="002C3AD8"/>
    <w:rsid w:val="002D527D"/>
    <w:rsid w:val="002D6E95"/>
    <w:rsid w:val="002E2687"/>
    <w:rsid w:val="002E5E93"/>
    <w:rsid w:val="002E71CF"/>
    <w:rsid w:val="002F1AF3"/>
    <w:rsid w:val="002F2E40"/>
    <w:rsid w:val="002F3C67"/>
    <w:rsid w:val="002F6F72"/>
    <w:rsid w:val="00311B75"/>
    <w:rsid w:val="003214D4"/>
    <w:rsid w:val="00321821"/>
    <w:rsid w:val="00330618"/>
    <w:rsid w:val="00332712"/>
    <w:rsid w:val="00335315"/>
    <w:rsid w:val="003424E5"/>
    <w:rsid w:val="003518A7"/>
    <w:rsid w:val="00362722"/>
    <w:rsid w:val="00374585"/>
    <w:rsid w:val="00376D98"/>
    <w:rsid w:val="00384066"/>
    <w:rsid w:val="00386855"/>
    <w:rsid w:val="003900BB"/>
    <w:rsid w:val="00394EE2"/>
    <w:rsid w:val="003978DB"/>
    <w:rsid w:val="003A03BA"/>
    <w:rsid w:val="003B1732"/>
    <w:rsid w:val="003B613E"/>
    <w:rsid w:val="003B6177"/>
    <w:rsid w:val="003D20B2"/>
    <w:rsid w:val="003D20F3"/>
    <w:rsid w:val="003D30CB"/>
    <w:rsid w:val="003D5538"/>
    <w:rsid w:val="003E6570"/>
    <w:rsid w:val="003F14D4"/>
    <w:rsid w:val="003F2222"/>
    <w:rsid w:val="003F636A"/>
    <w:rsid w:val="00405616"/>
    <w:rsid w:val="00410540"/>
    <w:rsid w:val="00410AAD"/>
    <w:rsid w:val="004301E1"/>
    <w:rsid w:val="00436732"/>
    <w:rsid w:val="004510AC"/>
    <w:rsid w:val="0046129F"/>
    <w:rsid w:val="00465DF3"/>
    <w:rsid w:val="00473FBC"/>
    <w:rsid w:val="00484E9E"/>
    <w:rsid w:val="00487F88"/>
    <w:rsid w:val="00497054"/>
    <w:rsid w:val="004A4033"/>
    <w:rsid w:val="004A6B3B"/>
    <w:rsid w:val="004B05F6"/>
    <w:rsid w:val="004B3189"/>
    <w:rsid w:val="004B5B48"/>
    <w:rsid w:val="004B6CA0"/>
    <w:rsid w:val="004C787C"/>
    <w:rsid w:val="004D235F"/>
    <w:rsid w:val="004D274F"/>
    <w:rsid w:val="004D7AE7"/>
    <w:rsid w:val="004D7D2F"/>
    <w:rsid w:val="004E1673"/>
    <w:rsid w:val="004E79A1"/>
    <w:rsid w:val="004F4599"/>
    <w:rsid w:val="00511156"/>
    <w:rsid w:val="00522A49"/>
    <w:rsid w:val="00522A62"/>
    <w:rsid w:val="00524B69"/>
    <w:rsid w:val="00527B63"/>
    <w:rsid w:val="00531428"/>
    <w:rsid w:val="005411DD"/>
    <w:rsid w:val="0054275B"/>
    <w:rsid w:val="005572F0"/>
    <w:rsid w:val="00563142"/>
    <w:rsid w:val="00564F8F"/>
    <w:rsid w:val="0058006D"/>
    <w:rsid w:val="0058126D"/>
    <w:rsid w:val="00582ED7"/>
    <w:rsid w:val="00583BF1"/>
    <w:rsid w:val="00587C04"/>
    <w:rsid w:val="0059104C"/>
    <w:rsid w:val="005930EE"/>
    <w:rsid w:val="0059498F"/>
    <w:rsid w:val="005A10BD"/>
    <w:rsid w:val="005A31B5"/>
    <w:rsid w:val="005B3935"/>
    <w:rsid w:val="005B4895"/>
    <w:rsid w:val="005B4C2B"/>
    <w:rsid w:val="005C661D"/>
    <w:rsid w:val="005C7A66"/>
    <w:rsid w:val="005D7B4A"/>
    <w:rsid w:val="005E27B7"/>
    <w:rsid w:val="005E5513"/>
    <w:rsid w:val="005F1701"/>
    <w:rsid w:val="005F6AB3"/>
    <w:rsid w:val="005F6ED8"/>
    <w:rsid w:val="00604F0D"/>
    <w:rsid w:val="006070E7"/>
    <w:rsid w:val="00611954"/>
    <w:rsid w:val="00612553"/>
    <w:rsid w:val="006323D6"/>
    <w:rsid w:val="006332B8"/>
    <w:rsid w:val="0063403A"/>
    <w:rsid w:val="006350A1"/>
    <w:rsid w:val="006352A7"/>
    <w:rsid w:val="00641FEA"/>
    <w:rsid w:val="00650932"/>
    <w:rsid w:val="00666473"/>
    <w:rsid w:val="00673141"/>
    <w:rsid w:val="006756E7"/>
    <w:rsid w:val="00676FC7"/>
    <w:rsid w:val="00680883"/>
    <w:rsid w:val="0068395B"/>
    <w:rsid w:val="006964E8"/>
    <w:rsid w:val="006A467B"/>
    <w:rsid w:val="006B2775"/>
    <w:rsid w:val="006B5B77"/>
    <w:rsid w:val="006B6949"/>
    <w:rsid w:val="006C0570"/>
    <w:rsid w:val="006C786F"/>
    <w:rsid w:val="006D1400"/>
    <w:rsid w:val="006D2087"/>
    <w:rsid w:val="006D40D7"/>
    <w:rsid w:val="006D6D8C"/>
    <w:rsid w:val="006E445A"/>
    <w:rsid w:val="00703EEC"/>
    <w:rsid w:val="00706A81"/>
    <w:rsid w:val="00713C47"/>
    <w:rsid w:val="007149E6"/>
    <w:rsid w:val="007159AF"/>
    <w:rsid w:val="00720E81"/>
    <w:rsid w:val="0072567F"/>
    <w:rsid w:val="00726FF1"/>
    <w:rsid w:val="00732700"/>
    <w:rsid w:val="007461CB"/>
    <w:rsid w:val="00752AE1"/>
    <w:rsid w:val="00753D83"/>
    <w:rsid w:val="00773E85"/>
    <w:rsid w:val="00780A14"/>
    <w:rsid w:val="00797C6E"/>
    <w:rsid w:val="007B1EC8"/>
    <w:rsid w:val="007B5794"/>
    <w:rsid w:val="007B5EFC"/>
    <w:rsid w:val="007C0845"/>
    <w:rsid w:val="007C4254"/>
    <w:rsid w:val="007E0AA5"/>
    <w:rsid w:val="007E5BBA"/>
    <w:rsid w:val="007E6DB7"/>
    <w:rsid w:val="007E7FF3"/>
    <w:rsid w:val="007F22B4"/>
    <w:rsid w:val="007F69BF"/>
    <w:rsid w:val="008119E8"/>
    <w:rsid w:val="00812EC7"/>
    <w:rsid w:val="00836FAD"/>
    <w:rsid w:val="00840529"/>
    <w:rsid w:val="00843838"/>
    <w:rsid w:val="00843DDF"/>
    <w:rsid w:val="00855B6E"/>
    <w:rsid w:val="00864EE3"/>
    <w:rsid w:val="008653E2"/>
    <w:rsid w:val="0086639D"/>
    <w:rsid w:val="008707BF"/>
    <w:rsid w:val="0087275F"/>
    <w:rsid w:val="00893190"/>
    <w:rsid w:val="00893CAF"/>
    <w:rsid w:val="008A1EE5"/>
    <w:rsid w:val="008A5A9C"/>
    <w:rsid w:val="008A5F87"/>
    <w:rsid w:val="008A7D4A"/>
    <w:rsid w:val="008B3D6D"/>
    <w:rsid w:val="008B4CF2"/>
    <w:rsid w:val="008B7D3E"/>
    <w:rsid w:val="008C23A5"/>
    <w:rsid w:val="008C4BF3"/>
    <w:rsid w:val="008C72FA"/>
    <w:rsid w:val="008D1FB2"/>
    <w:rsid w:val="008D3160"/>
    <w:rsid w:val="008D3FAB"/>
    <w:rsid w:val="008E6045"/>
    <w:rsid w:val="008F395D"/>
    <w:rsid w:val="008F4975"/>
    <w:rsid w:val="0090203A"/>
    <w:rsid w:val="00902D61"/>
    <w:rsid w:val="00905D03"/>
    <w:rsid w:val="00906FCE"/>
    <w:rsid w:val="009107E2"/>
    <w:rsid w:val="009179A6"/>
    <w:rsid w:val="00920B0B"/>
    <w:rsid w:val="00937452"/>
    <w:rsid w:val="00942DD1"/>
    <w:rsid w:val="00945670"/>
    <w:rsid w:val="00947CE7"/>
    <w:rsid w:val="00950D7B"/>
    <w:rsid w:val="0095783C"/>
    <w:rsid w:val="009755CA"/>
    <w:rsid w:val="00975DD1"/>
    <w:rsid w:val="009B375A"/>
    <w:rsid w:val="009C0642"/>
    <w:rsid w:val="009C3A5B"/>
    <w:rsid w:val="009C525F"/>
    <w:rsid w:val="009C7784"/>
    <w:rsid w:val="009D7E2A"/>
    <w:rsid w:val="009E01B2"/>
    <w:rsid w:val="009E1D47"/>
    <w:rsid w:val="009F0201"/>
    <w:rsid w:val="009F5A51"/>
    <w:rsid w:val="009F6AB3"/>
    <w:rsid w:val="00A009F3"/>
    <w:rsid w:val="00A0389F"/>
    <w:rsid w:val="00A03996"/>
    <w:rsid w:val="00A04C78"/>
    <w:rsid w:val="00A10FC6"/>
    <w:rsid w:val="00A11FED"/>
    <w:rsid w:val="00A2122A"/>
    <w:rsid w:val="00A21BD7"/>
    <w:rsid w:val="00A321CA"/>
    <w:rsid w:val="00A34FBB"/>
    <w:rsid w:val="00A45C36"/>
    <w:rsid w:val="00A473BC"/>
    <w:rsid w:val="00A517F2"/>
    <w:rsid w:val="00A530DB"/>
    <w:rsid w:val="00A53FB7"/>
    <w:rsid w:val="00A55117"/>
    <w:rsid w:val="00A56FB8"/>
    <w:rsid w:val="00A662FC"/>
    <w:rsid w:val="00A71202"/>
    <w:rsid w:val="00A72540"/>
    <w:rsid w:val="00A8684F"/>
    <w:rsid w:val="00A86D09"/>
    <w:rsid w:val="00A86FD4"/>
    <w:rsid w:val="00AA568C"/>
    <w:rsid w:val="00AA689C"/>
    <w:rsid w:val="00AB6BA7"/>
    <w:rsid w:val="00AD0D5F"/>
    <w:rsid w:val="00AD2FAE"/>
    <w:rsid w:val="00AE4308"/>
    <w:rsid w:val="00AE6D44"/>
    <w:rsid w:val="00AF6886"/>
    <w:rsid w:val="00B02335"/>
    <w:rsid w:val="00B05006"/>
    <w:rsid w:val="00B14709"/>
    <w:rsid w:val="00B24E66"/>
    <w:rsid w:val="00B31B78"/>
    <w:rsid w:val="00B3718E"/>
    <w:rsid w:val="00B434B7"/>
    <w:rsid w:val="00B53156"/>
    <w:rsid w:val="00B53BFC"/>
    <w:rsid w:val="00B55730"/>
    <w:rsid w:val="00B75860"/>
    <w:rsid w:val="00B7626C"/>
    <w:rsid w:val="00B82967"/>
    <w:rsid w:val="00B83056"/>
    <w:rsid w:val="00B862CD"/>
    <w:rsid w:val="00B9018C"/>
    <w:rsid w:val="00B91AD3"/>
    <w:rsid w:val="00B92609"/>
    <w:rsid w:val="00B93E22"/>
    <w:rsid w:val="00B95FF9"/>
    <w:rsid w:val="00BA3790"/>
    <w:rsid w:val="00BB2DF0"/>
    <w:rsid w:val="00BF103E"/>
    <w:rsid w:val="00BF194E"/>
    <w:rsid w:val="00BF3DDC"/>
    <w:rsid w:val="00BF4763"/>
    <w:rsid w:val="00C12DCC"/>
    <w:rsid w:val="00C146D6"/>
    <w:rsid w:val="00C25623"/>
    <w:rsid w:val="00C25673"/>
    <w:rsid w:val="00C42CA9"/>
    <w:rsid w:val="00C470C7"/>
    <w:rsid w:val="00C60C01"/>
    <w:rsid w:val="00C61AF4"/>
    <w:rsid w:val="00C748BA"/>
    <w:rsid w:val="00C80275"/>
    <w:rsid w:val="00C90A1C"/>
    <w:rsid w:val="00C91BD5"/>
    <w:rsid w:val="00C92C97"/>
    <w:rsid w:val="00C9403C"/>
    <w:rsid w:val="00C94CAD"/>
    <w:rsid w:val="00C97218"/>
    <w:rsid w:val="00CA0411"/>
    <w:rsid w:val="00CA42B9"/>
    <w:rsid w:val="00CA4414"/>
    <w:rsid w:val="00CC3B62"/>
    <w:rsid w:val="00CD0ED9"/>
    <w:rsid w:val="00CE0964"/>
    <w:rsid w:val="00CF3C38"/>
    <w:rsid w:val="00CF4328"/>
    <w:rsid w:val="00CF7880"/>
    <w:rsid w:val="00D0481C"/>
    <w:rsid w:val="00D04C1A"/>
    <w:rsid w:val="00D10B59"/>
    <w:rsid w:val="00D20473"/>
    <w:rsid w:val="00D24E8A"/>
    <w:rsid w:val="00D25FDD"/>
    <w:rsid w:val="00D32297"/>
    <w:rsid w:val="00D344C9"/>
    <w:rsid w:val="00D44191"/>
    <w:rsid w:val="00D453FF"/>
    <w:rsid w:val="00D47FCE"/>
    <w:rsid w:val="00D5137F"/>
    <w:rsid w:val="00D51CFA"/>
    <w:rsid w:val="00D61E65"/>
    <w:rsid w:val="00D639E2"/>
    <w:rsid w:val="00D66844"/>
    <w:rsid w:val="00D81B7F"/>
    <w:rsid w:val="00D9779D"/>
    <w:rsid w:val="00DB10F0"/>
    <w:rsid w:val="00DB5E2C"/>
    <w:rsid w:val="00DC26ED"/>
    <w:rsid w:val="00DC59F2"/>
    <w:rsid w:val="00DD0AD9"/>
    <w:rsid w:val="00DD17EB"/>
    <w:rsid w:val="00DD3523"/>
    <w:rsid w:val="00DE421A"/>
    <w:rsid w:val="00DE5674"/>
    <w:rsid w:val="00DE7A7C"/>
    <w:rsid w:val="00DF52F5"/>
    <w:rsid w:val="00E137AA"/>
    <w:rsid w:val="00E27A4B"/>
    <w:rsid w:val="00E3311D"/>
    <w:rsid w:val="00E33829"/>
    <w:rsid w:val="00E343BA"/>
    <w:rsid w:val="00E35368"/>
    <w:rsid w:val="00E36E02"/>
    <w:rsid w:val="00E4386A"/>
    <w:rsid w:val="00E45FC8"/>
    <w:rsid w:val="00E537BE"/>
    <w:rsid w:val="00E55BE9"/>
    <w:rsid w:val="00E72BC9"/>
    <w:rsid w:val="00E834AE"/>
    <w:rsid w:val="00E93341"/>
    <w:rsid w:val="00EA0C29"/>
    <w:rsid w:val="00EA1300"/>
    <w:rsid w:val="00EA4DEC"/>
    <w:rsid w:val="00EB4662"/>
    <w:rsid w:val="00EB7D51"/>
    <w:rsid w:val="00EC4473"/>
    <w:rsid w:val="00EC467E"/>
    <w:rsid w:val="00EC4747"/>
    <w:rsid w:val="00EC48E0"/>
    <w:rsid w:val="00EC5A55"/>
    <w:rsid w:val="00EC6255"/>
    <w:rsid w:val="00EC6676"/>
    <w:rsid w:val="00ED0658"/>
    <w:rsid w:val="00ED1C95"/>
    <w:rsid w:val="00ED2AA9"/>
    <w:rsid w:val="00ED59C6"/>
    <w:rsid w:val="00EE2F3F"/>
    <w:rsid w:val="00EF7E8D"/>
    <w:rsid w:val="00EF7F7C"/>
    <w:rsid w:val="00F03CFA"/>
    <w:rsid w:val="00F12766"/>
    <w:rsid w:val="00F1327B"/>
    <w:rsid w:val="00F177F5"/>
    <w:rsid w:val="00F27332"/>
    <w:rsid w:val="00F349EB"/>
    <w:rsid w:val="00F34FB0"/>
    <w:rsid w:val="00F3606A"/>
    <w:rsid w:val="00F37C2C"/>
    <w:rsid w:val="00F47C0A"/>
    <w:rsid w:val="00F51291"/>
    <w:rsid w:val="00F607F9"/>
    <w:rsid w:val="00F61605"/>
    <w:rsid w:val="00F713EA"/>
    <w:rsid w:val="00F72FA2"/>
    <w:rsid w:val="00F73659"/>
    <w:rsid w:val="00F75C74"/>
    <w:rsid w:val="00F82CFB"/>
    <w:rsid w:val="00F85F3D"/>
    <w:rsid w:val="00FA3493"/>
    <w:rsid w:val="00FA7A39"/>
    <w:rsid w:val="00FC2600"/>
    <w:rsid w:val="00FD27F6"/>
    <w:rsid w:val="00FD5D68"/>
    <w:rsid w:val="00FE1C42"/>
    <w:rsid w:val="00FE3006"/>
    <w:rsid w:val="00FF06B8"/>
    <w:rsid w:val="00FF24AF"/>
    <w:rsid w:val="00FF6E13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48A74"/>
  <w15:docId w15:val="{41B15DD5-4756-482D-80E9-5C27B9AD7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4FBB"/>
    <w:pPr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link w:val="Naslov1Znak"/>
    <w:qFormat/>
    <w:rsid w:val="00A530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slov2">
    <w:name w:val="heading 2"/>
    <w:basedOn w:val="Navaden"/>
    <w:link w:val="Naslov2Znak"/>
    <w:uiPriority w:val="9"/>
    <w:qFormat/>
    <w:rsid w:val="00A530D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avaden"/>
    <w:next w:val="Navaden"/>
    <w:link w:val="Naslov3Znak"/>
    <w:unhideWhenUsed/>
    <w:qFormat/>
    <w:rsid w:val="005B4C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urple">
    <w:name w:val="purple"/>
    <w:basedOn w:val="Navaden"/>
    <w:rsid w:val="00A55117"/>
    <w:pPr>
      <w:spacing w:before="100" w:beforeAutospacing="1" w:after="100" w:afterAutospacing="1"/>
    </w:pPr>
  </w:style>
  <w:style w:type="paragraph" w:styleId="Navadensplet">
    <w:name w:val="Normal (Web)"/>
    <w:basedOn w:val="Navaden"/>
    <w:unhideWhenUsed/>
    <w:rsid w:val="00A55117"/>
    <w:pPr>
      <w:spacing w:before="100" w:beforeAutospacing="1" w:after="100" w:afterAutospacing="1"/>
    </w:pPr>
  </w:style>
  <w:style w:type="paragraph" w:customStyle="1" w:styleId="esegmentt">
    <w:name w:val="esegment_t"/>
    <w:basedOn w:val="Navaden"/>
    <w:rsid w:val="00A55117"/>
    <w:pPr>
      <w:spacing w:before="100" w:beforeAutospacing="1" w:after="100" w:afterAutospacing="1"/>
    </w:pPr>
  </w:style>
  <w:style w:type="paragraph" w:customStyle="1" w:styleId="esegmentc1">
    <w:name w:val="esegment_c1"/>
    <w:basedOn w:val="Navaden"/>
    <w:rsid w:val="00A55117"/>
    <w:pPr>
      <w:spacing w:before="100" w:beforeAutospacing="1" w:after="100" w:afterAutospacing="1"/>
    </w:pPr>
  </w:style>
  <w:style w:type="paragraph" w:customStyle="1" w:styleId="esegmenth4">
    <w:name w:val="esegment_h4"/>
    <w:basedOn w:val="Navaden"/>
    <w:rsid w:val="00A55117"/>
    <w:pPr>
      <w:spacing w:before="100" w:beforeAutospacing="1" w:after="100" w:afterAutospacing="1"/>
    </w:pPr>
  </w:style>
  <w:style w:type="paragraph" w:customStyle="1" w:styleId="esegmentp1">
    <w:name w:val="esegment_p1"/>
    <w:basedOn w:val="Navaden"/>
    <w:rsid w:val="00A55117"/>
    <w:pPr>
      <w:spacing w:before="100" w:beforeAutospacing="1" w:after="100" w:afterAutospacing="1"/>
    </w:pPr>
  </w:style>
  <w:style w:type="paragraph" w:styleId="Glava">
    <w:name w:val="header"/>
    <w:basedOn w:val="Navaden"/>
    <w:link w:val="GlavaZnak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A55117"/>
  </w:style>
  <w:style w:type="paragraph" w:styleId="Noga">
    <w:name w:val="footer"/>
    <w:basedOn w:val="Navaden"/>
    <w:link w:val="NogaZnak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A55117"/>
  </w:style>
  <w:style w:type="character" w:customStyle="1" w:styleId="Naslov1Znak">
    <w:name w:val="Naslov 1 Znak"/>
    <w:basedOn w:val="Privzetapisavaodstavka"/>
    <w:link w:val="Naslov1"/>
    <w:rsid w:val="00A530DB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A530DB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A530D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outputtext">
    <w:name w:val="outputtext"/>
    <w:basedOn w:val="Privzetapisavaodstavka"/>
    <w:rsid w:val="00A530DB"/>
  </w:style>
  <w:style w:type="paragraph" w:styleId="z-dnoobrazca">
    <w:name w:val="HTML Bottom of Form"/>
    <w:basedOn w:val="Navaden"/>
    <w:next w:val="Navaden"/>
    <w:link w:val="z-dnoobrazcaZnak"/>
    <w:hidden/>
    <w:uiPriority w:val="99"/>
    <w:unhideWhenUsed/>
    <w:rsid w:val="00A530D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numbering" w:customStyle="1" w:styleId="Brezseznama1">
    <w:name w:val="Brez seznama1"/>
    <w:next w:val="Brezseznama"/>
    <w:semiHidden/>
    <w:rsid w:val="007C0845"/>
  </w:style>
  <w:style w:type="character" w:styleId="tevilkastrani">
    <w:name w:val="page number"/>
    <w:basedOn w:val="Privzetapisavaodstavka"/>
    <w:rsid w:val="007C0845"/>
  </w:style>
  <w:style w:type="paragraph" w:styleId="Sprotnaopomba-besedilo">
    <w:name w:val="footnote text"/>
    <w:basedOn w:val="Navaden"/>
    <w:link w:val="Sprotnaopomba-besediloZnak"/>
    <w:semiHidden/>
    <w:rsid w:val="007C0845"/>
    <w:rPr>
      <w:rFonts w:ascii="Arial" w:hAnsi="Arial"/>
      <w:i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paragraph" w:styleId="Konnaopomba-besedilo">
    <w:name w:val="endnote text"/>
    <w:basedOn w:val="Navaden"/>
    <w:link w:val="Konnaopomba-besediloZnak"/>
    <w:semiHidden/>
    <w:rsid w:val="007C0845"/>
    <w:rPr>
      <w:rFonts w:ascii="Arial" w:hAnsi="Arial"/>
      <w:i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character" w:styleId="Konnaopomba-sklic">
    <w:name w:val="endnote reference"/>
    <w:basedOn w:val="Privzetapisavaodstavka"/>
    <w:semiHidden/>
    <w:rsid w:val="007C0845"/>
    <w:rPr>
      <w:vertAlign w:val="superscript"/>
    </w:rPr>
  </w:style>
  <w:style w:type="paragraph" w:styleId="Telobesedila">
    <w:name w:val="Body Text"/>
    <w:basedOn w:val="Navaden"/>
    <w:link w:val="TelobesedilaZnak"/>
    <w:unhideWhenUsed/>
    <w:rsid w:val="00A34FBB"/>
    <w:rPr>
      <w:b/>
      <w:bCs/>
    </w:rPr>
  </w:style>
  <w:style w:type="character" w:customStyle="1" w:styleId="TelobesedilaZnak">
    <w:name w:val="Telo besedila Znak"/>
    <w:basedOn w:val="Privzetapisavaodstavka"/>
    <w:link w:val="Telobesedila"/>
    <w:rsid w:val="00A34FBB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AE6D44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773E85"/>
    <w:pPr>
      <w:ind w:left="720"/>
      <w:contextualSpacing/>
    </w:pPr>
  </w:style>
  <w:style w:type="table" w:styleId="Tabelamrea">
    <w:name w:val="Table Grid"/>
    <w:basedOn w:val="Navadnatabela"/>
    <w:uiPriority w:val="59"/>
    <w:rsid w:val="00DB1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basedOn w:val="Privzetapisavaodstavka"/>
    <w:link w:val="Naslov3"/>
    <w:rsid w:val="005B4C2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C6676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3CA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3CAF"/>
    <w:rPr>
      <w:rFonts w:ascii="Tahoma" w:eastAsia="Times New Roman" w:hAnsi="Tahoma" w:cs="Tahoma"/>
      <w:sz w:val="16"/>
      <w:szCs w:val="16"/>
      <w:lang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F6160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F61605"/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B5EF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5EF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5EF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5EF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5EF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3263">
              <w:marLeft w:val="0"/>
              <w:marRight w:val="0"/>
              <w:marTop w:val="64"/>
              <w:marBottom w:val="0"/>
              <w:divBdr>
                <w:top w:val="single" w:sz="4" w:space="3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6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04742">
                  <w:marLeft w:val="0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1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cnik\AppData\Roaming\Microsoft\Predloge\Predloga%20Ob&#269;ina%20BARVN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B439C-ECBA-40B9-999D-E4129684A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Občina BARVNA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Marjana Močnik</dc:creator>
  <cp:lastModifiedBy>Luka Špilar</cp:lastModifiedBy>
  <cp:revision>2</cp:revision>
  <cp:lastPrinted>2022-03-08T08:03:00Z</cp:lastPrinted>
  <dcterms:created xsi:type="dcterms:W3CDTF">2026-07-10T06:58:00Z</dcterms:created>
  <dcterms:modified xsi:type="dcterms:W3CDTF">2026-07-10T06:58:00Z</dcterms:modified>
</cp:coreProperties>
</file>